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965b5d" w14:textId="1965b5d">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B972B5">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972B5">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B972B5">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972B5">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972B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972B5">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972B5">
            <w:rPr>
              <w:rStyle w:val="eSPISCCParagraphDefaultFont"/>
              <w:rFonts w:eastAsiaTheme="minorHAnsi"/>
            </w:rPr>
            <w:t>Zagreb</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972B5" w:rsidR="00B972B5">
            <w:rPr>
              <w:rStyle w:val="eSPISCCParagraphDefaultFont"/>
              <w:rFonts w:eastAsiaTheme="minorHAnsi"/>
            </w:rPr>
            <w:t>Pp-8939/2024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972B5" w:rsidR="00B972B5">
            <w:rPr>
              <w:rStyle w:val="eSPISCCParagraphDefaultFont"/>
              <w:rFonts w:eastAsiaTheme="minorHAnsi"/>
            </w:rPr>
            <w:t>Mateo Filipčić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972B5" w:rsidR="00B972B5">
            <w:rPr>
              <w:rStyle w:val="eSPISCCParagraphDefaultFont"/>
              <w:rFonts w:eastAsiaTheme="minorHAnsi"/>
            </w:rPr>
            <w:t>članka 6.</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B972B5">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B972B5">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972B5" w:rsidR="00B972B5">
            <w:rPr>
              <w:rStyle w:val="eSPISCCParagraphDefaultFont"/>
              <w:rFonts w:eastAsiaTheme="minorHAnsi"/>
            </w:rPr>
            <w:t>Mateo Filipčić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972B5" w:rsidR="00B972B5">
            <w:rPr>
              <w:rStyle w:val="eSPISCCParagraphDefaultFont"/>
              <w:rFonts w:eastAsiaTheme="minorHAnsi"/>
            </w:rPr>
            <w:t>8.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972B5" w:rsidR="00B972B5">
            <w:rPr>
              <w:rStyle w:val="eSPISCCParagraphDefaultFont"/>
              <w:rFonts w:eastAsiaTheme="minorHAnsi"/>
            </w:rPr>
            <w:t>09:25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972B5" w:rsidR="00B972B5">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972B5" w:rsidR="00B972B5">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972B5" w:rsidR="00B972B5">
            <w:rPr>
              <w:rStyle w:val="eSPISCCParagraphDefaultFont"/>
              <w:rFonts w:eastAsiaTheme="minorHAnsi"/>
            </w:rPr>
            <w:t>312</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972B5" w:rsidR="00B972B5">
            <w:rPr>
              <w:rStyle w:val="eSPISCCParagraphDefaultFont"/>
              <w:rFonts w:eastAsiaTheme="minorHAnsi"/>
            </w:rPr>
            <w:t>članka 6.</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B972B5" w:rsidR="00B972B5">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B972B5" w:rsidR="00B972B5">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972B5" w:rsidR="00B972B5">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972B5" w:rsidR="00B972B5">
            <w:rPr>
              <w:rStyle w:val="eSPISCCParagraphDefaultFont"/>
              <w:rFonts w:eastAsiaTheme="minorHAnsi"/>
            </w:rPr>
            <w:t>7. srpnja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B972B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972B5">
            <w:rPr>
              <w:rStyle w:val="eSPISCCParagraphDefaultFont"/>
              <w:rFonts w:eastAsiaTheme="minorHAnsi"/>
            </w:rPr>
            <w:t>Josipa Svetina</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972B5" w:rsidR="00B972B5">
          <w:rPr>
            <w:rStyle w:val="eSPISCCParagraphDefaultFont"/>
          </w:rPr>
          <w:t>76</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972B5" w:rsidR="00B972B5">
          <w:rPr>
            <w:rStyle w:val="eSPISCCParagraphDefaultFont"/>
          </w:rPr>
          <w:t>Pp-8939/2024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972B5"/>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9C15DB1"/>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63165C"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3165C"/>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Duga Resa</izvorni_sadrzaj>
    <derivirana_varijabla naziv="DomainObject.UcesnikSudskeRadnje.Adresa.Naselje_1">Duga Resa</derivirana_varijabla>
  </DomainObject.UcesnikSudskeRadnje.Adresa.Naselje>
  <DomainObject.UcesnikSudskeRadnje.Adresa.PostBroj>
    <izvorni_sadrzaj>47250</izvorni_sadrzaj>
    <derivirana_varijabla naziv="DomainObject.UcesnikSudskeRadnje.Adresa.PostBroj_1">47250</derivirana_varijabla>
  </DomainObject.UcesnikSudskeRadnje.Adresa.PostBroj>
  <DomainObject.UcesnikSudskeRadnje.Adresa.UlicaIKBR>
    <izvorni_sadrzaj>Trg Kralja Tomislava 3</izvorni_sadrzaj>
    <derivirana_varijabla naziv="DomainObject.UcesnikSudskeRadnje.Adresa.UlicaIKBR_1">Trg Kralja Tomislava 3</derivirana_varijabla>
  </DomainObject.UcesnikSudskeRadnje.Adresa.UlicaIKBR>
  <DomainObject.UcesnikSudskeRadnje.Naziv>
    <izvorni_sadrzaj>Mateo Filipčić</izvorni_sadrzaj>
    <derivirana_varijabla naziv="DomainObject.UcesnikSudskeRadnje.Naziv_1">Mateo Filipčić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312</izvorni_sadrzaj>
    <derivirana_varijabla naziv="DomainObject.UcesnikSudskeRadnje.SudskaRadnja.Prostorija.Oznaka_1">312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rujna 2026.</izvorni_sadrzaj>
    <derivirana_varijabla naziv="DomainObject.UcesnikSudskeRadnje.SudskaRadnja.PlaniraniZavrsetakDatum_1">8. rujna 2026.</derivirana_varijabla>
  </DomainObject.UcesnikSudskeRadnje.SudskaRadnja.PlaniraniZavrsetakDatum>
  <DomainObject.UcesnikSudskeRadnje.SudskaRadnja.PlaniraniPocetakDatum>
    <izvorni_sadrzaj>8. rujna 2026.</izvorni_sadrzaj>
    <derivirana_varijabla naziv="DomainObject.UcesnikSudskeRadnje.SudskaRadnja.PlaniraniPocetakDatum_1">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10:00</izvorni_sadrzaj>
    <derivirana_varijabla naziv="DomainObject.UcesnikSudskeRadnje.SudskaRadnja.PlaniraniZavrsetakVrijeme_1">10:00</derivirana_varijabla>
  </DomainObject.UcesnikSudskeRadnje.SudskaRadnja.PlaniraniZavrsetakVrijeme>
  <DomainObject.UcesnikSudskeRadnje.SudskaRadnja.PlaniraniPocetakVrijeme>
    <izvorni_sadrzaj>09:25</izvorni_sadrzaj>
    <derivirana_varijabla naziv="DomainObject.UcesnikSudskeRadnje.SudskaRadnja.PlaniraniPocetakVrijeme_1">09:25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8939</izvorni_sadrzaj>
    <derivirana_varijabla naziv="DomainObject.Predmet.Broj_1">8939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2024.</izvorni_sadrzaj>
    <derivirana_varijabla naziv="DomainObject.Predmet.DatumOsnivanja_1">18.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rujna 2004.</izvorni_sadrzaj>
    <derivirana_varijabla naziv="DomainObject.Predmet.OkrivljenikFizickaOsoba.DatumRodjenja_1">22. rujna 2004.</derivirana_varijabla>
  </DomainObject.Predmet.OkrivljenikFizickaOsoba.DatumRodjenja>
  <DomainObject.Predmet.OkrivljenikFizickaOsoba.DatumRodjenjaFormated>
    <izvorni_sadrzaj>22.9.2004.</izvorni_sadrzaj>
    <derivirana_varijabla naziv="DomainObject.Predmet.OkrivljenikFizickaOsoba.DatumRodjenjaFormated_1">22.9.2004.</derivirana_varijabla>
  </DomainObject.Predmet.OkrivljenikFizickaOsoba.DatumRodjenjaFormated>
  <DomainObject.Predmet.OkrivljenikFizickaOsoba.Ime>
    <izvorni_sadrzaj>Mateo</izvorni_sadrzaj>
    <derivirana_varijabla naziv="DomainObject.Predmet.OkrivljenikFizickaOsoba.Ime_1">Mateo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Mateo Filipčić</izvorni_sadrzaj>
    <derivirana_varijabla naziv="DomainObject.Predmet.OkrivljenikFizickaOsoba.Naziv_1">Mateo Filipčić</derivirana_varijabla>
  </DomainObject.Predmet.OkrivljenikFizickaOsoba.Naziv>
  <DomainObject.Predmet.OkrivljenikFizickaOsoba.Prezime>
    <izvorni_sadrzaj>Filipčić</izvorni_sadrzaj>
    <derivirana_varijabla naziv="DomainObject.Predmet.OkrivljenikFizickaOsoba.Prezime_1">Filipčić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98057083082</izvorni_sadrzaj>
    <derivirana_varijabla naziv="DomainObject.Predmet.OkrivljenikFizickaOsoba.Oib_1">98057083082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Pp-8939/2024</izvorni_sadrzaj>
    <derivirana_varijabla naziv="DomainObject.Predmet.OznakaBroj_1">Pp-8939/2024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Mateo Filipčić zastupanog po punomoćniku Odvjetnik Hrvoje Rožman</izvorni_sadrzaj>
    <derivirana_varijabla naziv="DomainObject.Predmet.ProtustrankaFormated_1">  Mateo Filipčić zastupanog po punomoćniku Odvjetnik Hrvoje Rožman</derivirana_varijabla>
  </DomainObject.Predmet.ProtustrankaFormated>
  <DomainObject.Predmet.ProtustrankaFormatedOIB>
    <izvorni_sadrzaj>  Mateo Filipčić, OIB 98057083082 zastupanog po punomoćniku Odvjetnik Hrvoje Rožman</izvorni_sadrzaj>
    <derivirana_varijabla naziv="DomainObject.Predmet.ProtustrankaFormatedOIB_1">  Mateo Filipčić, OIB 98057083082 zastupanog po punomoćniku Odvjetnik Hrvoje Rožman</derivirana_varijabla>
  </DomainObject.Predmet.ProtustrankaFormatedOIB>
  <DomainObject.Predmet.ProtustrankaFormatedWithAdress>
    <izvorni_sadrzaj> Mateo Filipčić, Trg Kralja Tomislava 3, 47250 Duga Resa zastupanog po punomoćniku Odvjetnik Hrvoje Rožman</izvorni_sadrzaj>
    <derivirana_varijabla naziv="DomainObject.Predmet.ProtustrankaFormatedWithAdress_1"> Mateo Filipčić, Trg Kralja Tomislava 3, 47250 Duga Resa zastupanog po punomoćniku Odvjetnik Hrvoje Rožman</derivirana_varijabla>
  </DomainObject.Predmet.ProtustrankaFormatedWithAdress>
  <DomainObject.Predmet.ProtustrankaFormatedWithAdressOIB>
    <izvorni_sadrzaj> Mateo Filipčić, OIB 98057083082, Trg Kralja Tomislava 3, 47250 Duga Resa zastupanog po punomoćniku Odvjetnik Hrvoje Rožman</izvorni_sadrzaj>
    <derivirana_varijabla naziv="DomainObject.Predmet.ProtustrankaFormatedWithAdressOIB_1"> Mateo Filipčić, OIB 98057083082, Trg Kralja Tomislava 3, 47250 Duga Resa zastupanog po punomoćniku Odvjetnik Hrvoje Rožman</derivirana_varijabla>
  </DomainObject.Predmet.ProtustrankaFormatedWithAdressOIB>
  <DomainObject.Predmet.ProtustrankaWithAdress>
    <izvorni_sadrzaj>Mateo Filipčić Trg Kralja Tomislava 3, 47250 Duga Resa</izvorni_sadrzaj>
    <derivirana_varijabla naziv="DomainObject.Predmet.ProtustrankaWithAdress_1">Mateo Filipčić Trg Kralja Tomislava 3, 47250 Duga Resa</derivirana_varijabla>
  </DomainObject.Predmet.ProtustrankaWithAdress>
  <DomainObject.Predmet.ProtustrankaWithAdressOIB>
    <izvorni_sadrzaj>Mateo Filipčić, OIB 98057083082, Trg Kralja Tomislava 3, 47250 Duga Resa</izvorni_sadrzaj>
    <derivirana_varijabla naziv="DomainObject.Predmet.ProtustrankaWithAdressOIB_1">Mateo Filipčić, OIB 98057083082, Trg Kralja Tomislava 3, 47250 Duga Resa</derivirana_varijabla>
  </DomainObject.Predmet.ProtustrankaWithAdressOIB>
  <DomainObject.Predmet.ProtustrankaNazivFormated>
    <izvorni_sadrzaj>Mateo Filipčić</izvorni_sadrzaj>
    <derivirana_varijabla naziv="DomainObject.Predmet.ProtustrankaNazivFormated_1">Mateo Filipčić</derivirana_varijabla>
    <derivirana_varijabla naziv="Padez">Mateo Filipčić</derivirana_varijabla>
  </DomainObject.Predmet.ProtustrankaNazivFormated>
  <DomainObject.Predmet.ProtustrankaNazivFormatedOIB>
    <izvorni_sadrzaj>Mateo Filipčić, OIB 98057083082</izvorni_sadrzaj>
    <derivirana_varijabla naziv="DomainObject.Predmet.ProtustrankaNazivFormatedOIB_1">Mateo Filipčić, OIB 98057083082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Josipa Svetina, 76.</izvorni_sadrzaj>
    <derivirana_varijabla naziv="DomainObject.Predmet.Referada.Naziv_1">Josipa Svetina, 76.</derivirana_varijabla>
  </DomainObject.Predmet.Referada.Naziv>
  <DomainObject.Predmet.Referada.Oznaka>
    <izvorni_sadrzaj>76</izvorni_sadrzaj>
    <derivirana_varijabla naziv="DomainObject.Predmet.Referada.Oznaka_1">76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312</izvorni_sadrzaj>
    <derivirana_varijabla naziv="DomainObject.Predmet.Referada.Prostorija.Oznaka_1">312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Josipa Svetina</izvorni_sadrzaj>
    <derivirana_varijabla naziv="DomainObject.Predmet.Referada.Sudac_1">Josipa Svetina</derivirana_varijabla>
    <derivirana_varijabla naziv="Dativ">Josipa Svetina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Duga Resa</izvorni_sadrzaj>
    <derivirana_varijabla naziv="DomainObject.Predmet.StrankaFormated_1">  Policijska postaja Duga Resa</derivirana_varijabla>
  </DomainObject.Predmet.StrankaFormated>
  <DomainObject.Predmet.StrankaFormatedOIB>
    <izvorni_sadrzaj>  Policijska postaja Duga Resa</izvorni_sadrzaj>
    <derivirana_varijabla naziv="DomainObject.Predmet.StrankaFormatedOIB_1">  Policijska postaja Duga Resa</derivirana_varijabla>
  </DomainObject.Predmet.StrankaFormatedOIB>
  <DomainObject.Predmet.StrankaFormatedWithAdress>
    <izvorni_sadrzaj> Policijska postaja Duga Resa, Jozefinska cesta 30, 47250 Duga Resa</izvorni_sadrzaj>
    <derivirana_varijabla naziv="DomainObject.Predmet.StrankaFormatedWithAdress_1"> Policijska postaja Duga Resa, Jozefinska cesta 30, 47250 Duga Resa</derivirana_varijabla>
  </DomainObject.Predmet.StrankaFormatedWithAdress>
  <DomainObject.Predmet.StrankaFormatedWithAdressOIB>
    <izvorni_sadrzaj> Policijska postaja Duga Resa, Jozefinska cesta 30, 47250 Duga Resa</izvorni_sadrzaj>
    <derivirana_varijabla naziv="DomainObject.Predmet.StrankaFormatedWithAdressOIB_1"> Policijska postaja Duga Resa, Jozefinska cesta 30, 47250 Duga Resa</derivirana_varijabla>
  </DomainObject.Predmet.StrankaFormatedWithAdressOIB>
  <DomainObject.Predmet.StrankaWithAdress>
    <izvorni_sadrzaj>Policijska postaja Duga Resa Jozefinska cesta 30,47250 Duga Resa</izvorni_sadrzaj>
    <derivirana_varijabla naziv="DomainObject.Predmet.StrankaWithAdress_1">Policijska postaja Duga Resa Jozefinska cesta 30,47250 Duga Resa</derivirana_varijabla>
  </DomainObject.Predmet.StrankaWithAdress>
  <DomainObject.Predmet.StrankaWithAdressOIB>
    <izvorni_sadrzaj>Policijska postaja Duga Resa, Jozefinska cesta 30,47250 Duga Resa</izvorni_sadrzaj>
    <derivirana_varijabla naziv="DomainObject.Predmet.StrankaWithAdressOIB_1">Policijska postaja Duga Resa, Jozefinska cesta 30,47250 Duga Resa</derivirana_varijabla>
  </DomainObject.Predmet.StrankaWithAdressOIB>
  <DomainObject.Predmet.StrankaNazivFormated>
    <izvorni_sadrzaj>Policijska postaja Duga Resa</izvorni_sadrzaj>
    <derivirana_varijabla naziv="DomainObject.Predmet.StrankaNazivFormated_1">Policijska postaja Duga Resa</derivirana_varijabla>
    <derivirana_varijabla naziv="Padez">Policijska postaja Duga Resa</derivirana_varijabla>
  </DomainObject.Predmet.StrankaNazivFormated>
  <DomainObject.Predmet.StrankaNazivFormatedOIB>
    <izvorni_sadrzaj>Policijska postaja Duga Resa</izvorni_sadrzaj>
    <derivirana_varijabla naziv="DomainObject.Predmet.StrankaNazivFormatedOIB_1">Policijska postaja Duga Resa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Josipa Svetina, 76.</izvorni_sadrzaj>
    <derivirana_varijabla naziv="DomainObject.Predmet.TrenutnaLokacijaSpisa.Naziv_1">Josipa Svetina, 76.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Ozana Tomić</izvorni_sadrzaj>
    <derivirana_varijabla naziv="DomainObject.Predmet.Zapisnicar_1">Ozana Tomić</derivirana_varijabla>
    <derivirana_varijabla naziv="Padez">Ozana Tomić</derivirana_varijabla>
  </DomainObject.Predmet.Zapisnicar>
  <DomainObject.Predmet.StrankaListFormated>
    <izvorni_sadrzaj>
      <item>Policijska postaja Duga Resa</item>
    </izvorni_sadrzaj>
    <derivirana_varijabla naziv="DomainObject.Predmet.StrankaListFormated_1">
      <item>Policijska postaja Duga Resa</item>
    </derivirana_varijabla>
  </DomainObject.Predmet.StrankaListFormated>
  <DomainObject.Predmet.StrankaListFormatedOIB>
    <izvorni_sadrzaj>
      <item>Policijska postaja Duga Resa</item>
    </izvorni_sadrzaj>
    <derivirana_varijabla naziv="DomainObject.Predmet.StrankaListFormatedOIB_1">
      <item>Policijska postaja Duga Resa</item>
    </derivirana_varijabla>
  </DomainObject.Predmet.StrankaListFormatedOIB>
  <DomainObject.Predmet.StrankaListFormatedWithAdress>
    <izvorni_sadrzaj>
      <item>Policijska postaja Duga Resa, Jozefinska cesta 30, 47250 Duga Resa</item>
    </izvorni_sadrzaj>
    <derivirana_varijabla naziv="DomainObject.Predmet.StrankaListFormatedWithAdress_1">
      <item>Policijska postaja Duga Resa, Jozefinska cesta 30, 47250 Duga Resa</item>
    </derivirana_varijabla>
  </DomainObject.Predmet.StrankaListFormatedWithAdress>
  <DomainObject.Predmet.StrankaListFormatedWithAdressOIB>
    <izvorni_sadrzaj>
      <item>Policijska postaja Duga Resa, Jozefinska cesta 30, 47250 Duga Resa</item>
    </izvorni_sadrzaj>
    <derivirana_varijabla naziv="DomainObject.Predmet.StrankaListFormatedWithAdressOIB_1">
      <item>Policijska postaja Duga Resa, Jozefinska cesta 30, 47250 Duga Resa</item>
    </derivirana_varijabla>
  </DomainObject.Predmet.StrankaListFormatedWithAdressOIB>
  <DomainObject.Predmet.StrankaListNazivFormated>
    <izvorni_sadrzaj>
      <item>Policijska postaja Duga Resa</item>
    </izvorni_sadrzaj>
    <derivirana_varijabla naziv="DomainObject.Predmet.StrankaListNazivFormated_1">
      <item>Policijska postaja Duga Resa</item>
    </derivirana_varijabla>
  </DomainObject.Predmet.StrankaListNazivFormated>
  <DomainObject.Predmet.StrankaListNazivFormatedOIB>
    <izvorni_sadrzaj>
      <item>Policijska postaja Duga Resa</item>
    </izvorni_sadrzaj>
    <derivirana_varijabla naziv="DomainObject.Predmet.StrankaListNazivFormatedOIB_1">
      <item>Policijska postaja Duga Resa</item>
    </derivirana_varijabla>
  </DomainObject.Predmet.StrankaListNazivFormatedOIB>
  <DomainObject.Predmet.ProtuStrankaListFormated>
    <izvorni_sadrzaj>
      <item>Mateo Filipčić zastupanog po punomoćniku Odvjetnik Hrvoje Rožman</item>
    </izvorni_sadrzaj>
    <derivirana_varijabla naziv="DomainObject.Predmet.ProtuStrankaListFormated_1">
      <item>Mateo Filipčić zastupanog po punomoćniku Odvjetnik Hrvoje Rožman</item>
    </derivirana_varijabla>
  </DomainObject.Predmet.ProtuStrankaListFormated>
  <DomainObject.Predmet.ProtuStrankaListFormatedOIB>
    <izvorni_sadrzaj>
      <item>Mateo Filipčić, OIB 98057083082 zastupanog po punomoćniku Odvjetnik Hrvoje Rožman</item>
    </izvorni_sadrzaj>
    <derivirana_varijabla naziv="DomainObject.Predmet.ProtuStrankaListFormatedOIB_1">
      <item>Mateo Filipčić, OIB 98057083082 zastupanog po punomoćniku Odvjetnik Hrvoje Rožman</item>
    </derivirana_varijabla>
  </DomainObject.Predmet.ProtuStrankaListFormatedOIB>
  <DomainObject.Predmet.ProtuStrankaListFormatedWithAdress>
    <izvorni_sadrzaj>
      <item>Mateo Filipčić, Trg Kralja Tomislava 3, 47250 Duga Resa zastupanog po punomoćniku Odvjetnik Hrvoje Rožman</item>
    </izvorni_sadrzaj>
    <derivirana_varijabla naziv="DomainObject.Predmet.ProtuStrankaListFormatedWithAdress_1">
      <item>Mateo Filipčić, Trg Kralja Tomislava 3, 47250 Duga Resa zastupanog po punomoćniku Odvjetnik Hrvoje Rožman</item>
    </derivirana_varijabla>
  </DomainObject.Predmet.ProtuStrankaListFormatedWithAdress>
  <DomainObject.Predmet.ProtuStrankaListFormatedWithAdressOIB>
    <izvorni_sadrzaj>
      <item>Mateo Filipčić, OIB 98057083082, Trg Kralja Tomislava 3, 47250 Duga Resa zastupanog po punomoćniku Odvjetnik Hrvoje Rožman</item>
    </izvorni_sadrzaj>
    <derivirana_varijabla naziv="DomainObject.Predmet.ProtuStrankaListFormatedWithAdressOIB_1">
      <item>Mateo Filipčić, OIB 98057083082, Trg Kralja Tomislava 3, 47250 Duga Resa zastupanog po punomoćniku Odvjetnik Hrvoje Rožman</item>
    </derivirana_varijabla>
  </DomainObject.Predmet.ProtuStrankaListFormatedWithAdressOIB>
  <DomainObject.Predmet.ProtuStrankaListNazivFormated>
    <izvorni_sadrzaj>
      <item>Mateo Filipčić</item>
    </izvorni_sadrzaj>
    <derivirana_varijabla naziv="DomainObject.Predmet.ProtuStrankaListNazivFormated_1">
      <item>Mateo Filipčić</item>
    </derivirana_varijabla>
  </DomainObject.Predmet.ProtuStrankaListNazivFormated>
  <DomainObject.Predmet.ProtuStrankaListNazivFormatedOIB>
    <izvorni_sadrzaj>
      <item>Mateo Filipčić, OIB 98057083082</item>
    </izvorni_sadrzaj>
    <derivirana_varijabla naziv="DomainObject.Predmet.ProtuStrankaListNazivFormatedOIB_1">
      <item>Mateo Filipčić, OIB 98057083082</item>
    </derivirana_varijabla>
  </DomainObject.Predmet.ProtuStrankaListNazivFormatedOIB>
  <DomainObject.Predmet.OstaliListFormated>
    <izvorni_sadrzaj>
      <item>Odvjetnik Hrvoje Rožman punomoćnik sudionika u postupku Mateo Filipčić</item>
      <item>Ivana Marc</item>
      <item>Marijan Marc</item>
      <item>Lukas Kolić</item>
      <item>Dino Biličić</item>
      <item>Nikola Barešić</item>
      <item>Policijska uprava Karlovačka</item>
    </izvorni_sadrzaj>
    <derivirana_varijabla naziv="DomainObject.Predmet.OstaliListFormated_1">
      <item>Odvjetnik Hrvoje Rožman punomoćnik sudionika u postupku Mateo Filipčić</item>
      <item>Ivana Marc</item>
      <item>Marijan Marc</item>
      <item>Lukas Kolić</item>
      <item>Dino Biličić</item>
      <item>Nikola Barešić</item>
      <item>Policijska uprava Karlovačka</item>
    </derivirana_varijabla>
    <derivirana_varijabla naziv="DrugaOsoba">
      <item>Odvjetnik Hrvoje Rožman punomoćnik sudionika u postupku Mateo Filipčić</item>
      <item>Ivana Marc</item>
      <item>Marijan Marc</item>
      <item>Lukas Kolić</item>
      <item>Dino Biličić</item>
      <item>Nikola Barešić</item>
      <item>Policijska uprava Karlovačka</item>
    </derivirana_varijabla>
  </DomainObject.Predmet.OstaliListFormated>
  <DomainObject.Predmet.OstaliListFormatedOIB>
    <izvorni_sadrzaj>
      <item>Odvjetnik Hrvoje Rožman, OIB 49116803545 punomoćnik sudionika u postupku Mateo Filipčić</item>
      <item>Ivana Marc, OIB 92995095130</item>
      <item>Marijan Marc, OIB 95192773041</item>
      <item>Lukas Kolić, OIB 44379942419</item>
      <item>Dino Biličić, OIB 89736057806</item>
      <item>Nikola Barešić, OIB 65257927033</item>
      <item>Policijska uprava Karlovačka</item>
    </izvorni_sadrzaj>
    <derivirana_varijabla naziv="DomainObject.Predmet.OstaliListFormatedOIB_1">
      <item>Odvjetnik Hrvoje Rožman, OIB 49116803545 punomoćnik sudionika u postupku Mateo Filipčić</item>
      <item>Ivana Marc, OIB 92995095130</item>
      <item>Marijan Marc, OIB 95192773041</item>
      <item>Lukas Kolić, OIB 44379942419</item>
      <item>Dino Biličić, OIB 89736057806</item>
      <item>Nikola Barešić, OIB 65257927033</item>
      <item>Policijska uprava Karlovačka</item>
    </derivirana_varijabla>
  </DomainObject.Predmet.OstaliListFormatedOIB>
  <DomainObject.Predmet.OstaliListFormatedWithAdress>
    <izvorni_sadrzaj>
      <item>Odvjetnik Hrvoje Rožman, Dr. V. Mačeka 1, 47000 Karlovac punomoćnik sudionika u postupku Mateo Filipčić</item>
      <item>Ivana Marc, Radićeva 15 A, 47250 Mrežnički Varoš</item>
      <item>Marijan Marc, Radićeva 15 A, 47250 Mrežnički Varoš</item>
      <item>Lukas Kolić, Belajske Poljice 63 (kod Zdenke Kolić), 47250 Duga Resa</item>
      <item>Dino Biličić, Naselje Tušmer 67, 47250 Duga Resa</item>
      <item>Nikola Barešić, Domobranska 11, 47250 Mrežnički Varoš</item>
      <item>Policijska uprava Karlovačka, Trg hrvatskih redarstvenika 6, 47000 Karlovac</item>
    </izvorni_sadrzaj>
    <derivirana_varijabla naziv="DomainObject.Predmet.OstaliListFormatedWithAdress_1">
      <item>Odvjetnik Hrvoje Rožman, Dr. V. Mačeka 1, 47000 Karlovac punomoćnik sudionika u postupku Mateo Filipčić</item>
      <item>Ivana Marc, Radićeva 15 A, 47250 Mrežnički Varoš</item>
      <item>Marijan Marc, Radićeva 15 A, 47250 Mrežnički Varoš</item>
      <item>Lukas Kolić, Belajske Poljice 63 (kod Zdenke Kolić), 47250 Duga Resa</item>
      <item>Dino Biličić, Naselje Tušmer 67, 47250 Duga Resa</item>
      <item>Nikola Barešić, Domobranska 11, 47250 Mrežnički Varoš</item>
      <item>Policijska uprava Karlovačka, Trg hrvatskih redarstvenika 6, 47000 Karlovac</item>
    </derivirana_varijabla>
  </DomainObject.Predmet.OstaliListFormatedWithAdress>
  <DomainObject.Predmet.OstaliListFormatedWithAdressOIB>
    <izvorni_sadrzaj>
      <item>Odvjetnik Hrvoje Rožman, OIB 49116803545, Dr. V. Mačeka 1, 47000 Karlovac punomoćnik sudionika u postupku Mateo Filipčić</item>
      <item>Ivana Marc, OIB 92995095130, Radićeva 15 A, 47250 Mrežnički Varoš</item>
      <item>Marijan Marc, OIB 95192773041, Radićeva 15 A, 47250 Mrežnički Varoš</item>
      <item>Lukas Kolić, OIB 44379942419, Belajske Poljice 63 (kod Zdenke Kolić), 47250 Duga Resa</item>
      <item>Dino Biličić, OIB 89736057806, Naselje Tušmer 67, 47250 Duga Resa</item>
      <item>Nikola Barešić, OIB 65257927033, Domobranska 11, 47250 Mrežnički Varoš</item>
      <item>Policijska uprava Karlovačka, Trg hrvatskih redarstvenika 6, 47000 Karlovac</item>
    </izvorni_sadrzaj>
    <derivirana_varijabla naziv="DomainObject.Predmet.OstaliListFormatedWithAdressOIB_1">
      <item>Odvjetnik Hrvoje Rožman, OIB 49116803545, Dr. V. Mačeka 1, 47000 Karlovac punomoćnik sudionika u postupku Mateo Filipčić</item>
      <item>Ivana Marc, OIB 92995095130, Radićeva 15 A, 47250 Mrežnički Varoš</item>
      <item>Marijan Marc, OIB 95192773041, Radićeva 15 A, 47250 Mrežnički Varoš</item>
      <item>Lukas Kolić, OIB 44379942419, Belajske Poljice 63 (kod Zdenke Kolić), 47250 Duga Resa</item>
      <item>Dino Biličić, OIB 89736057806, Naselje Tušmer 67, 47250 Duga Resa</item>
      <item>Nikola Barešić, OIB 65257927033, Domobranska 11, 47250 Mrežnički Varoš</item>
      <item>Policijska uprava Karlovačka, Trg hrvatskih redarstvenika 6, 47000 Karlovac</item>
    </derivirana_varijabla>
  </DomainObject.Predmet.OstaliListFormatedWithAdressOIB>
  <DomainObject.Predmet.OstaliListNazivFormated>
    <izvorni_sadrzaj>
      <item>Odvjetnik Hrvoje Rožman</item>
      <item>Ivana Marc</item>
      <item>Marijan Marc</item>
      <item>Lukas Kolić</item>
      <item>Dino Biličić</item>
      <item>Nikola Barešić</item>
      <item>Policijska uprava Karlovačka</item>
    </izvorni_sadrzaj>
    <derivirana_varijabla naziv="DomainObject.Predmet.OstaliListNazivFormated_1">
      <item>Odvjetnik Hrvoje Rožman</item>
      <item>Ivana Marc</item>
      <item>Marijan Marc</item>
      <item>Lukas Kolić</item>
      <item>Dino Biličić</item>
      <item>Nikola Barešić</item>
      <item>Policijska uprava Karlovačka</item>
    </derivirana_varijabla>
  </DomainObject.Predmet.OstaliListNazivFormated>
  <DomainObject.Predmet.OstaliListNazivFormatedOIB>
    <izvorni_sadrzaj>
      <item>Odvjetnik Hrvoje Rožman, OIB 49116803545</item>
      <item>Ivana Marc, OIB 92995095130</item>
      <item>Marijan Marc, OIB 95192773041</item>
      <item>Lukas Kolić, OIB 44379942419</item>
      <item>Dino Biličić, OIB 89736057806</item>
      <item>Nikola Barešić, OIB 65257927033</item>
      <item>Policijska uprava Karlovačka</item>
    </izvorni_sadrzaj>
    <derivirana_varijabla naziv="DomainObject.Predmet.OstaliListNazivFormatedOIB_1">
      <item>Odvjetnik Hrvoje Rožman, OIB 49116803545</item>
      <item>Ivana Marc, OIB 92995095130</item>
      <item>Marijan Marc, OIB 95192773041</item>
      <item>Lukas Kolić, OIB 44379942419</item>
      <item>Dino Biličić, OIB 89736057806</item>
      <item>Nikola Barešić, OIB 65257927033</item>
      <item>Policijska uprava Karlovačka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izvorni_sadrzaj>
    <derivirana_varijabla naziv="DomainObject.Predmet.ClanakZakona_1">6</derivirana_varijabla>
  </DomainObject.Predmet.ClanakZakona>
  <DomainObject.Predmet.ClanakZakonaFull>
    <izvorni_sadrzaj>članka 6.</izvorni_sadrzaj>
    <derivirana_varijabla naziv="DomainObject.Predmet.ClanakZakonaFull_1">članka 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7. srpnja 2026.</izvorni_sadrzaj>
    <derivirana_varijabla naziv="DomainObject.Datum_1">7. srpnja 2026.</derivirana_varijabla>
  </DomainObject.Datum>
  <DomainObject.PoslovniBrojDokumenta>
    <izvorni_sadrzaj/>
    <derivirana_varijabla naziv="DomainObject.PoslovniBrojDokumenta_1"/>
  </DomainObject.PoslovniBrojDokumenta>
  <DomainObject.Predmet.StrankaIDrugi>
    <izvorni_sadrzaj>Policijska postaja Duga Resa</izvorni_sadrzaj>
    <derivirana_varijabla naziv="DomainObject.Predmet.StrankaIDrugi_1">Policijska postaja Duga Resa</derivirana_varijabla>
  </DomainObject.Predmet.StrankaIDrugi>
  <DomainObject.Predmet.ProtustrankaIDrugi>
    <izvorni_sadrzaj>Mateo Filipčić</izvorni_sadrzaj>
    <derivirana_varijabla naziv="DomainObject.Predmet.ProtustrankaIDrugi_1">Mateo Filipčić</derivirana_varijabla>
  </DomainObject.Predmet.ProtustrankaIDrugi>
  <DomainObject.Predmet.StrankaIDrugiAdressOIB>
    <izvorni_sadrzaj>Policijska postaja Duga Resa, Jozefinska cesta 30, 47250 Duga Resa</izvorni_sadrzaj>
    <derivirana_varijabla naziv="DomainObject.Predmet.StrankaIDrugiAdressOIB_1">Policijska postaja Duga Resa, Jozefinska cesta 30, 47250 Duga Resa</derivirana_varijabla>
  </DomainObject.Predmet.StrankaIDrugiAdressOIB>
  <DomainObject.Predmet.ProtustrankaIDrugiAdressOIB>
    <izvorni_sadrzaj>Mateo Filipčić, OIB 98057083082, Trg Kralja Tomislava 3, 47250 Duga Resa</izvorni_sadrzaj>
    <derivirana_varijabla naziv="DomainObject.Predmet.ProtustrankaIDrugiAdressOIB_1">Mateo Filipčić, OIB 98057083082, Trg Kralja Tomislava 3,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Mateo Filipčić</item>
      <item>Policijska postaja Duga Resa</item>
      <item>Odvjetnik Hrvoje Rožman</item>
      <item>Ivana Marc</item>
      <item>Marijan Marc</item>
      <item>Lukas Kolić</item>
      <item>Dino Biličić</item>
      <item>Nikola Barešić</item>
      <item>Policijska uprava Karlovačka</item>
    </izvorni_sadrzaj>
    <derivirana_varijabla naziv="DomainObject.Predmet.SudioniciListNaziv_1">
      <item>Mateo Filipčić</item>
      <item>Policijska postaja Duga Resa</item>
      <item>Odvjetnik Hrvoje Rožman</item>
      <item>Ivana Marc</item>
      <item>Marijan Marc</item>
      <item>Lukas Kolić</item>
      <item>Dino Biličić</item>
      <item>Nikola Barešić</item>
      <item>Policijska uprava Karlovačka</item>
    </derivirana_varijabla>
    <derivirana_varijabla naziv="OstaliSudionici">
      <item>Mateo Filipčić</item>
      <item>Policijska postaja Duga Resa</item>
      <item>Odvjetnik Hrvoje Rožman</item>
      <item>Ivana Marc</item>
      <item>Marijan Marc</item>
      <item>Lukas Kolić</item>
      <item>Dino Biličić</item>
      <item>Nikola Barešić</item>
      <item>Policijska uprava Karlovačka</item>
    </derivirana_varijabla>
  </DomainObject.Predmet.SudioniciListNaziv>
  <DomainObject.Predmet.SudioniciListAdressOIB>
    <izvorni_sadrzaj>
      <item>Mateo Filipčić, OIB 98057083082, Trg Kralja Tomislava 3,47250 Duga Resa</item>
      <item>Policijska postaja Duga Resa, Jozefinska cesta 30,47250 Duga Resa</item>
      <item>Odvjetnik Hrvoje Rožman, OIB 49116803545, Dr. V. Mačeka 1,47000 Karlovac</item>
      <item>Ivana Marc, OIB 92995095130, Radićeva 15 A,47250 Mrežnički Varoš</item>
      <item>Marijan Marc, OIB 95192773041, Radićeva 15 A,47250 Mrežnički Varoš</item>
      <item>Lukas Kolić, OIB 44379942419, Belajske Poljice 63 (kod Zdenke Kolić),47250 Duga Resa</item>
      <item>Dino Biličić, OIB 89736057806, Naselje Tušmer 67,47250 Duga Resa</item>
      <item>Nikola Barešić, OIB 65257927033, Domobranska 11,47250 Mrežnički Varoš</item>
      <item>Policijska uprava Karlovačka, Trg hrvatskih redarstvenika 6,47000 Karlovac</item>
    </izvorni_sadrzaj>
    <derivirana_varijabla naziv="DomainObject.Predmet.SudioniciListAdressOIB_1">
      <item>Mateo Filipčić, OIB 98057083082, Trg Kralja Tomislava 3,47250 Duga Resa</item>
      <item>Policijska postaja Duga Resa, Jozefinska cesta 30,47250 Duga Resa</item>
      <item>Odvjetnik Hrvoje Rožman, OIB 49116803545, Dr. V. Mačeka 1,47000 Karlovac</item>
      <item>Ivana Marc, OIB 92995095130, Radićeva 15 A,47250 Mrežnički Varoš</item>
      <item>Marijan Marc, OIB 95192773041, Radićeva 15 A,47250 Mrežnički Varoš</item>
      <item>Lukas Kolić, OIB 44379942419, Belajske Poljice 63 (kod Zdenke Kolić),47250 Duga Resa</item>
      <item>Dino Biličić, OIB 89736057806, Naselje Tušmer 67,47250 Duga Resa</item>
      <item>Nikola Barešić, OIB 65257927033, Domobranska 11,47250 Mrežnički Varoš</item>
      <item>Policijska uprava Karlovačka, Trg hrvatskih redarstvenika 6,47000 Karlovac</item>
    </derivirana_varijabla>
  </DomainObject.Predmet.SudioniciListAdressOIB>
  <DomainObject.UcesnikSudskeRadnje.NazivFormated>
    <izvorni_sadrzaj>Mateo Filipčić, OIB 98057083082, Trg Kralja Tomislava 3,47250 Duga Resa</izvorni_sadrzaj>
    <derivirana_varijabla naziv="DomainObject.UcesnikSudskeRadnje.NazivFormated_1">Mateo Filipčić, OIB 98057083082, Trg Kralja Tomislava 3,47250 Duga Resa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98057083082</item>
      <item>, OIB null</item>
      <item>, OIB 49116803545</item>
      <item>, OIB 92995095130</item>
      <item>, OIB 95192773041</item>
      <item>, OIB 44379942419</item>
      <item>, OIB 89736057806</item>
      <item>, OIB 65257927033</item>
      <item>, OIB null</item>
    </izvorni_sadrzaj>
    <derivirana_varijabla naziv="DomainObject.Predmet.SudioniciListNazivOIB_1">
      <item>, OIB 98057083082</item>
      <item>, OIB null</item>
      <item>, OIB 49116803545</item>
      <item>, OIB 92995095130</item>
      <item>, OIB 95192773041</item>
      <item>, OIB 44379942419</item>
      <item>, OIB 89736057806</item>
      <item>, OIB 65257927033</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Duga Resa, Jozefinska cesta 30, 47250 Duga Resa
2. Okrivljenik Mateo Filipčić, OIB 98057083082, Trg Kralja Tomislava 3, 47250 Duga Resa
3. Branitelj - izabrani Odvjetnik Hrvoje Rožman, OIB 49116803545, Dr. V. Mačeka 1, 47000 Karlovac
4. Svjedok Lukas Kolić, OIB 44379942419, Belajske Poljice 63 (kod Zdenke Kolić), 47250 Duga Resa</izvorni_sadrzaj>
    <derivirana_varijabla naziv="DomainObject.UcesnikSudskeRadnje.SudskaRadnja.UcesniciObavijest_1">1. Tužitelj Policijska postaja Duga Resa, Jozefinska cesta 30, 47250 Duga Resa
2. Okrivljenik Mateo Filipčić, OIB 98057083082, Trg Kralja Tomislava 3, 47250 Duga Resa
3. Branitelj - izabrani Odvjetnik Hrvoje Rožman, OIB 49116803545, Dr. V. Mačeka 1, 47000 Karlovac
4. Svjedok Lukas Kolić, OIB 44379942419, Belajske Poljice 63 (kod Zdenke Kolić), 47250 Duga Resa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svibnja 2024.</izvorni_sadrzaj>
    <derivirana_varijabla naziv="DomainObject.Predmet.DatumPocetkaProcesa_1">15.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Mateo Filipčić, Trg Kralja Tomislava 3, 47250 Duga Resa, OIB: 98057083082, rođen-a 22.09.2004., mjesto rođenja Karlovac (Karlovac)</item>
    </izvorni_sadrzaj>
    <derivirana_varijabla naziv="DomainObject.Predmet.OkrivljenikAdresaMjestoRodjenjaList_1">
      <item>Mateo Filipčić, Trg Kralja Tomislava 3, 47250 Duga Resa, OIB: 98057083082, rođen-a 22.09.2004.,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Josipa.Svetina@pszg.pravosudje.hr</izvorni_sadrzaj>
    <derivirana_varijabla naziv="DomainObject.Sudac.Email_1">Josipa.Svetina@pszg.pravosudje.hr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8A1CEC-1492-4F01-814E-5FAE7F98417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300</properties:Words>
  <properties:Characters>1731</properties:Characters>
  <properties:Lines>47</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Josipa Svetina</cp:lastModifiedBy>
  <cp:lastPrinted>2026-07-07T11:21:00Z</cp:lastPrinted>
  <dcterms:modified xmlns:xsi="http://www.w3.org/2001/XMLSchema-instance" xsi:type="dcterms:W3CDTF">2026-07-07T11:21:00Z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Mateo Filipčić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